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A6D3D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0E7DA850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5AEAECD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74A89F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58D71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Sep.1485</w:t>
      </w:r>
      <w:r>
        <w:rPr>
          <w:rFonts w:ascii="Times New Roman" w:hAnsi="Times New Roman" w:cs="Times New Roman"/>
          <w:sz w:val="24"/>
          <w:szCs w:val="24"/>
        </w:rPr>
        <w:tab/>
        <w:t>He was one of those who received the Serjeants and Yeomen of the City, who</w:t>
      </w:r>
    </w:p>
    <w:p w14:paraId="57BFEBEF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asked that the ordinance forbidding them to sell ale </w:t>
      </w:r>
      <w:proofErr w:type="gramStart"/>
      <w:r>
        <w:rPr>
          <w:rFonts w:ascii="Times New Roman" w:hAnsi="Times New Roman" w:cs="Times New Roman"/>
          <w:sz w:val="24"/>
          <w:szCs w:val="24"/>
        </w:rPr>
        <w:t>as long 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they held office</w:t>
      </w:r>
    </w:p>
    <w:p w14:paraId="78CB1F64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 annulled.</w:t>
      </w:r>
    </w:p>
    <w:p w14:paraId="23802AED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Letter-Books of the City of London: L </w:t>
      </w:r>
      <w:proofErr w:type="gramStart"/>
      <w:r>
        <w:rPr>
          <w:rFonts w:ascii="Times New Roman" w:hAnsi="Times New Roman" w:cs="Times New Roman"/>
          <w:sz w:val="24"/>
          <w:szCs w:val="24"/>
        </w:rPr>
        <w:t>“ folio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212)</w:t>
      </w:r>
    </w:p>
    <w:p w14:paraId="06FB99A6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4216B8" w14:textId="77777777" w:rsidR="007A304F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6E917E" w14:textId="77777777" w:rsidR="007A304F" w:rsidRPr="00253F19" w:rsidRDefault="007A304F" w:rsidP="007A3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43638F9F" w14:textId="0BD08A55" w:rsidR="00BA00AB" w:rsidRPr="007A304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A30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633A3" w14:textId="77777777" w:rsidR="007A304F" w:rsidRDefault="007A304F" w:rsidP="009139A6">
      <w:r>
        <w:separator/>
      </w:r>
    </w:p>
  </w:endnote>
  <w:endnote w:type="continuationSeparator" w:id="0">
    <w:p w14:paraId="018AD7B6" w14:textId="77777777" w:rsidR="007A304F" w:rsidRDefault="007A30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3E3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9B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2D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930A" w14:textId="77777777" w:rsidR="007A304F" w:rsidRDefault="007A304F" w:rsidP="009139A6">
      <w:r>
        <w:separator/>
      </w:r>
    </w:p>
  </w:footnote>
  <w:footnote w:type="continuationSeparator" w:id="0">
    <w:p w14:paraId="3F927994" w14:textId="77777777" w:rsidR="007A304F" w:rsidRDefault="007A30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B3C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BBF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508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4F"/>
    <w:rsid w:val="000666E0"/>
    <w:rsid w:val="002510B7"/>
    <w:rsid w:val="005C130B"/>
    <w:rsid w:val="007A304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467D5"/>
  <w15:chartTrackingRefBased/>
  <w15:docId w15:val="{84AF54EA-99F8-4CF4-9035-F486BEDB9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2022-06-11T20:45:00Z</dcterms:created>
  <dcterms:modified xsi:type="dcterms:W3CDTF">2022-06-11T20:45:00Z</dcterms:modified>
</cp:coreProperties>
</file>